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88ACCA" w14:textId="322E776C" w:rsidR="00AB66A9" w:rsidRPr="00AB66A9" w:rsidRDefault="00AB66A9" w:rsidP="00AB66A9">
      <w:pPr>
        <w:jc w:val="right"/>
        <w:rPr>
          <w:rFonts w:asciiTheme="minorHAnsi" w:eastAsia="Calibri" w:hAnsiTheme="minorHAnsi" w:cstheme="minorHAnsi"/>
          <w:iCs/>
          <w:color w:val="000000" w:themeColor="text1"/>
        </w:rPr>
      </w:pPr>
      <w:r w:rsidRPr="00AB66A9">
        <w:rPr>
          <w:rFonts w:asciiTheme="minorHAnsi" w:eastAsia="Calibri" w:hAnsiTheme="minorHAnsi" w:cstheme="minorHAnsi"/>
          <w:iCs/>
          <w:color w:val="000000" w:themeColor="text1"/>
        </w:rPr>
        <w:t xml:space="preserve">Załącznik nr </w:t>
      </w:r>
      <w:r w:rsidR="00777B12">
        <w:rPr>
          <w:rFonts w:asciiTheme="minorHAnsi" w:eastAsia="Calibri" w:hAnsiTheme="minorHAnsi" w:cstheme="minorHAnsi"/>
          <w:iCs/>
          <w:color w:val="000000" w:themeColor="text1"/>
        </w:rPr>
        <w:t>7</w:t>
      </w:r>
      <w:r w:rsidRPr="00AB66A9">
        <w:rPr>
          <w:rFonts w:asciiTheme="minorHAnsi" w:eastAsia="Calibri" w:hAnsiTheme="minorHAnsi" w:cstheme="minorHAnsi"/>
          <w:iCs/>
          <w:color w:val="000000" w:themeColor="text1"/>
        </w:rPr>
        <w:t xml:space="preserve"> do zapytania ofertowego</w:t>
      </w:r>
    </w:p>
    <w:p w14:paraId="0F5995FB" w14:textId="77777777" w:rsidR="00AB66A9" w:rsidRPr="00AB66A9" w:rsidRDefault="00AB66A9" w:rsidP="00AB66A9">
      <w:pPr>
        <w:jc w:val="right"/>
        <w:rPr>
          <w:rFonts w:asciiTheme="minorHAnsi" w:eastAsia="Calibri" w:hAnsiTheme="minorHAnsi" w:cstheme="minorHAnsi"/>
          <w:iCs/>
          <w:color w:val="000000" w:themeColor="text1"/>
        </w:rPr>
      </w:pPr>
    </w:p>
    <w:p w14:paraId="7ADB746E" w14:textId="77777777" w:rsidR="00AB66A9" w:rsidRPr="00AB66A9" w:rsidRDefault="00AB66A9" w:rsidP="00AB66A9">
      <w:pPr>
        <w:jc w:val="right"/>
        <w:rPr>
          <w:rFonts w:asciiTheme="minorHAnsi" w:eastAsia="Calibri" w:hAnsiTheme="minorHAnsi" w:cstheme="minorHAnsi"/>
          <w:iCs/>
          <w:color w:val="000000" w:themeColor="text1"/>
        </w:rPr>
      </w:pPr>
      <w:r w:rsidRPr="00AB66A9">
        <w:rPr>
          <w:rFonts w:asciiTheme="minorHAnsi" w:eastAsia="Calibri" w:hAnsiTheme="minorHAnsi" w:cstheme="minorHAnsi"/>
          <w:iCs/>
          <w:color w:val="000000" w:themeColor="text1"/>
        </w:rPr>
        <w:t>………………………………………………….</w:t>
      </w:r>
    </w:p>
    <w:p w14:paraId="500E8D48" w14:textId="77777777" w:rsidR="00AB66A9" w:rsidRPr="00AB66A9" w:rsidRDefault="00AB66A9" w:rsidP="00AB66A9">
      <w:pPr>
        <w:jc w:val="right"/>
        <w:rPr>
          <w:rFonts w:asciiTheme="minorHAnsi" w:eastAsia="Calibri" w:hAnsiTheme="minorHAnsi" w:cstheme="minorHAnsi"/>
          <w:iCs/>
          <w:color w:val="000000" w:themeColor="text1"/>
        </w:rPr>
      </w:pPr>
      <w:r w:rsidRPr="00AB66A9">
        <w:rPr>
          <w:rFonts w:asciiTheme="minorHAnsi" w:eastAsia="Calibri" w:hAnsiTheme="minorHAnsi" w:cstheme="minorHAnsi"/>
          <w:iCs/>
          <w:color w:val="000000" w:themeColor="text1"/>
        </w:rPr>
        <w:t>miejscowość, data</w:t>
      </w:r>
    </w:p>
    <w:p w14:paraId="594EDD98" w14:textId="77777777" w:rsidR="00AB66A9" w:rsidRPr="00AB66A9" w:rsidRDefault="00AB66A9" w:rsidP="00AB66A9">
      <w:pPr>
        <w:rPr>
          <w:rFonts w:asciiTheme="minorHAnsi" w:eastAsia="Calibri" w:hAnsiTheme="minorHAnsi" w:cstheme="minorHAnsi"/>
          <w:b/>
          <w:iCs/>
          <w:color w:val="000000" w:themeColor="text1"/>
        </w:rPr>
      </w:pPr>
    </w:p>
    <w:p w14:paraId="2D2DE855" w14:textId="77777777" w:rsidR="00AB66A9" w:rsidRPr="00AB66A9" w:rsidRDefault="00AB66A9" w:rsidP="00AB66A9">
      <w:pPr>
        <w:rPr>
          <w:rFonts w:asciiTheme="minorHAnsi" w:eastAsia="Calibri" w:hAnsiTheme="minorHAnsi" w:cstheme="minorHAnsi"/>
          <w:b/>
          <w:iCs/>
          <w:color w:val="000000" w:themeColor="text1"/>
        </w:rPr>
      </w:pPr>
    </w:p>
    <w:p w14:paraId="5536CE62" w14:textId="77777777" w:rsidR="00AB66A9" w:rsidRPr="00AB66A9" w:rsidRDefault="00AB66A9" w:rsidP="00AB66A9">
      <w:pPr>
        <w:rPr>
          <w:rFonts w:asciiTheme="minorHAnsi" w:eastAsia="Calibri" w:hAnsiTheme="minorHAnsi" w:cstheme="minorHAnsi"/>
          <w:b/>
          <w:iCs/>
          <w:color w:val="000000" w:themeColor="text1"/>
        </w:rPr>
      </w:pPr>
    </w:p>
    <w:p w14:paraId="1D62534B" w14:textId="6779E2D0" w:rsidR="00AB66A9" w:rsidRDefault="00AB66A9" w:rsidP="00AB66A9">
      <w:pPr>
        <w:jc w:val="center"/>
        <w:rPr>
          <w:rFonts w:asciiTheme="minorHAnsi" w:eastAsia="Calibri" w:hAnsiTheme="minorHAnsi" w:cstheme="minorHAnsi"/>
          <w:b/>
          <w:bCs/>
        </w:rPr>
      </w:pPr>
      <w:r w:rsidRPr="00AB66A9">
        <w:rPr>
          <w:rFonts w:asciiTheme="minorHAnsi" w:eastAsia="Calibri" w:hAnsiTheme="minorHAnsi" w:cstheme="minorHAnsi"/>
          <w:b/>
          <w:bCs/>
        </w:rPr>
        <w:t>Oświadczenie Wykonawcy dotyczące możliwości prowadzenia warsztatów oraz braku przeszkód formalnych</w:t>
      </w:r>
    </w:p>
    <w:p w14:paraId="043F270C" w14:textId="77777777" w:rsidR="00AB66A9" w:rsidRPr="00AB66A9" w:rsidRDefault="00AB66A9" w:rsidP="00AB66A9">
      <w:pPr>
        <w:jc w:val="center"/>
        <w:rPr>
          <w:rFonts w:asciiTheme="minorHAnsi" w:eastAsia="Calibri" w:hAnsiTheme="minorHAnsi" w:cstheme="minorHAnsi"/>
          <w:b/>
          <w:bCs/>
          <w:iCs/>
          <w:color w:val="000000" w:themeColor="text1"/>
        </w:rPr>
      </w:pPr>
    </w:p>
    <w:p w14:paraId="60221745" w14:textId="21FFCDF6" w:rsidR="00AB66A9" w:rsidRDefault="00AD71A4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>D</w:t>
      </w:r>
      <w:r w:rsidR="00AB66A9" w:rsidRPr="00AB66A9">
        <w:rPr>
          <w:rFonts w:asciiTheme="minorHAnsi" w:eastAsia="Calibri" w:hAnsiTheme="minorHAnsi" w:cstheme="minorHAnsi"/>
          <w:iCs/>
          <w:color w:val="000000" w:themeColor="text1"/>
        </w:rPr>
        <w:t xml:space="preserve">otyczy zapytania ofertowego </w:t>
      </w:r>
      <w:bookmarkStart w:id="0" w:name="_Hlk219463571"/>
      <w:r w:rsidR="00AB66A9" w:rsidRPr="00AB66A9">
        <w:rPr>
          <w:rFonts w:asciiTheme="minorHAnsi" w:eastAsia="Calibri" w:hAnsiTheme="minorHAnsi" w:cstheme="minorHAnsi"/>
          <w:iCs/>
          <w:color w:val="000000" w:themeColor="text1"/>
        </w:rPr>
        <w:t>na</w:t>
      </w:r>
      <w:r w:rsidR="00777B12">
        <w:rPr>
          <w:rFonts w:asciiTheme="minorHAnsi" w:eastAsia="Calibri" w:hAnsiTheme="minorHAnsi" w:cstheme="minorHAnsi"/>
          <w:iCs/>
          <w:color w:val="000000" w:themeColor="text1"/>
        </w:rPr>
        <w:t xml:space="preserve"> kuratora zawodowego do przygotowania i przeprowadzenia </w:t>
      </w:r>
      <w:r w:rsidR="00AB66A9">
        <w:rPr>
          <w:rFonts w:asciiTheme="minorHAnsi" w:eastAsia="Calibri" w:hAnsiTheme="minorHAnsi" w:cstheme="minorHAnsi"/>
          <w:iCs/>
          <w:color w:val="000000" w:themeColor="text1"/>
        </w:rPr>
        <w:t xml:space="preserve">warsztatu </w:t>
      </w:r>
      <w:r w:rsidR="00AB66A9" w:rsidRPr="00AB66A9">
        <w:rPr>
          <w:rFonts w:asciiTheme="minorHAnsi" w:eastAsia="Calibri" w:hAnsiTheme="minorHAnsi" w:cstheme="minorHAnsi"/>
          <w:iCs/>
          <w:color w:val="000000" w:themeColor="text1"/>
        </w:rPr>
        <w:t>„Bezpieczny dom” w ramach projektu „Pole możliwości dla rodziny”</w:t>
      </w:r>
      <w:r>
        <w:rPr>
          <w:rFonts w:asciiTheme="minorHAnsi" w:eastAsia="Calibri" w:hAnsiTheme="minorHAnsi" w:cstheme="minorHAnsi"/>
          <w:iCs/>
          <w:color w:val="000000" w:themeColor="text1"/>
        </w:rPr>
        <w:t>.</w:t>
      </w:r>
    </w:p>
    <w:p w14:paraId="1C124CB3" w14:textId="77777777" w:rsidR="00777B12" w:rsidRDefault="00777B12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25E1E12A" w14:textId="77777777" w:rsidR="00AB66A9" w:rsidRDefault="00AB66A9" w:rsidP="00AB66A9">
      <w:pPr>
        <w:jc w:val="center"/>
        <w:rPr>
          <w:rFonts w:asciiTheme="minorHAnsi" w:eastAsia="Calibri" w:hAnsiTheme="minorHAnsi" w:cstheme="minorHAnsi"/>
          <w:iCs/>
          <w:color w:val="000000" w:themeColor="text1"/>
        </w:rPr>
      </w:pPr>
    </w:p>
    <w:p w14:paraId="05AD1746" w14:textId="79975142" w:rsidR="00AB66A9" w:rsidRDefault="00AB66A9" w:rsidP="00AB66A9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>Ja, niżej podpisany/a, ……………………………………………………………………………………………………………, oświadczam, że:</w:t>
      </w:r>
    </w:p>
    <w:p w14:paraId="774812E7" w14:textId="77777777" w:rsidR="00AB66A9" w:rsidRDefault="00AB66A9" w:rsidP="00AB66A9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23224CE6" w14:textId="1B9107EC" w:rsidR="00AB66A9" w:rsidRDefault="00AB66A9" w:rsidP="00AD71A4">
      <w:pPr>
        <w:pStyle w:val="Akapitzlist"/>
        <w:numPr>
          <w:ilvl w:val="0"/>
          <w:numId w:val="26"/>
        </w:numPr>
        <w:spacing w:before="240"/>
        <w:jc w:val="both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>Prowadzenie warsztatów stanowiących przedmiot zamówienia nie narusza przepisów prawa regulujących wykonywanie zawodu kuratora zawodowego.</w:t>
      </w:r>
    </w:p>
    <w:p w14:paraId="116A8F24" w14:textId="2B047B88" w:rsidR="00AB66A9" w:rsidRDefault="00AB66A9" w:rsidP="00AD71A4">
      <w:pPr>
        <w:pStyle w:val="Akapitzlist"/>
        <w:numPr>
          <w:ilvl w:val="0"/>
          <w:numId w:val="26"/>
        </w:numPr>
        <w:spacing w:before="240"/>
        <w:jc w:val="both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>Uzyskałem/</w:t>
      </w:r>
      <w:proofErr w:type="spellStart"/>
      <w:r>
        <w:rPr>
          <w:rFonts w:asciiTheme="minorHAnsi" w:eastAsia="Calibri" w:hAnsiTheme="minorHAnsi" w:cstheme="minorHAnsi"/>
          <w:iCs/>
          <w:color w:val="000000" w:themeColor="text1"/>
        </w:rPr>
        <w:t>am</w:t>
      </w:r>
      <w:proofErr w:type="spellEnd"/>
      <w:r>
        <w:rPr>
          <w:rFonts w:asciiTheme="minorHAnsi" w:eastAsia="Calibri" w:hAnsiTheme="minorHAnsi" w:cstheme="minorHAnsi"/>
          <w:iCs/>
          <w:color w:val="000000" w:themeColor="text1"/>
        </w:rPr>
        <w:t xml:space="preserve"> wymaganą zgodę przełożonego na wykonywanie dodatkowej działalności zarobkowej lub zobowiązuję się do jej uzyskania przed podpisaniem umowy.</w:t>
      </w:r>
    </w:p>
    <w:p w14:paraId="4B7CB5B5" w14:textId="1E9D6387" w:rsidR="00AB66A9" w:rsidRDefault="00AB66A9" w:rsidP="00AD71A4">
      <w:pPr>
        <w:pStyle w:val="Akapitzlist"/>
        <w:numPr>
          <w:ilvl w:val="0"/>
          <w:numId w:val="26"/>
        </w:numPr>
        <w:spacing w:before="240"/>
        <w:jc w:val="both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 xml:space="preserve">Realizując warsztaty, zapewnię zachowanie bezstronności, poufności oraz rozdzielności obowiązków służbowych od działalności wykonywanej w ramach niniejszego zamówienia.  </w:t>
      </w:r>
    </w:p>
    <w:p w14:paraId="3E34C203" w14:textId="77777777" w:rsidR="00777B12" w:rsidRDefault="00777B12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65FB83EC" w14:textId="77777777" w:rsidR="00777B12" w:rsidRDefault="00777B12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74E08CDB" w14:textId="77777777" w:rsidR="00777B12" w:rsidRDefault="00777B12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423D08D9" w14:textId="77777777" w:rsidR="00777B12" w:rsidRDefault="00777B12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0AF7FBCC" w14:textId="77777777" w:rsidR="00777B12" w:rsidRDefault="00777B12" w:rsidP="00777B12">
      <w:pPr>
        <w:jc w:val="both"/>
        <w:rPr>
          <w:rFonts w:asciiTheme="minorHAnsi" w:eastAsia="Calibri" w:hAnsiTheme="minorHAnsi" w:cstheme="minorHAnsi"/>
          <w:iCs/>
          <w:color w:val="000000" w:themeColor="text1"/>
        </w:rPr>
      </w:pPr>
    </w:p>
    <w:p w14:paraId="6B568169" w14:textId="40EF3594" w:rsidR="00777B12" w:rsidRDefault="00777B12" w:rsidP="00777B12">
      <w:pPr>
        <w:jc w:val="right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>…………………………………………………</w:t>
      </w:r>
    </w:p>
    <w:p w14:paraId="4A075D6C" w14:textId="38307343" w:rsidR="00777B12" w:rsidRPr="00777B12" w:rsidRDefault="00777B12" w:rsidP="00777B12">
      <w:pPr>
        <w:ind w:left="4956" w:firstLine="708"/>
        <w:jc w:val="center"/>
        <w:rPr>
          <w:rFonts w:asciiTheme="minorHAnsi" w:eastAsia="Calibri" w:hAnsiTheme="minorHAnsi" w:cstheme="minorHAnsi"/>
          <w:iCs/>
          <w:color w:val="000000" w:themeColor="text1"/>
        </w:rPr>
      </w:pPr>
      <w:r>
        <w:rPr>
          <w:rFonts w:asciiTheme="minorHAnsi" w:eastAsia="Calibri" w:hAnsiTheme="minorHAnsi" w:cstheme="minorHAnsi"/>
          <w:iCs/>
          <w:color w:val="000000" w:themeColor="text1"/>
        </w:rPr>
        <w:t>Podpis</w:t>
      </w:r>
      <w:bookmarkEnd w:id="0"/>
    </w:p>
    <w:sectPr w:rsidR="00777B12" w:rsidRPr="00777B12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111DD" w14:textId="77777777" w:rsidR="009D3CFC" w:rsidRDefault="009D3CFC">
      <w:r>
        <w:separator/>
      </w:r>
    </w:p>
  </w:endnote>
  <w:endnote w:type="continuationSeparator" w:id="0">
    <w:p w14:paraId="369B1FD4" w14:textId="77777777" w:rsidR="009D3CFC" w:rsidRDefault="009D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D3BC1" w14:textId="77777777" w:rsidR="009D3CFC" w:rsidRDefault="009D3CFC">
      <w:r>
        <w:separator/>
      </w:r>
    </w:p>
  </w:footnote>
  <w:footnote w:type="continuationSeparator" w:id="0">
    <w:p w14:paraId="6B722957" w14:textId="77777777" w:rsidR="009D3CFC" w:rsidRDefault="009D3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9D74E9"/>
    <w:multiLevelType w:val="hybridMultilevel"/>
    <w:tmpl w:val="F4B6814E"/>
    <w:lvl w:ilvl="0" w:tplc="129EB1A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50B66"/>
    <w:multiLevelType w:val="hybridMultilevel"/>
    <w:tmpl w:val="61F2F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A73C1"/>
    <w:multiLevelType w:val="hybridMultilevel"/>
    <w:tmpl w:val="81EE08AA"/>
    <w:lvl w:ilvl="0" w:tplc="A37C6D1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45240D"/>
    <w:multiLevelType w:val="hybridMultilevel"/>
    <w:tmpl w:val="0AD60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455E9"/>
    <w:multiLevelType w:val="hybridMultilevel"/>
    <w:tmpl w:val="46545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834F5"/>
    <w:multiLevelType w:val="hybridMultilevel"/>
    <w:tmpl w:val="C520D7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2E7848"/>
    <w:multiLevelType w:val="hybridMultilevel"/>
    <w:tmpl w:val="99F6DA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1738AA"/>
    <w:multiLevelType w:val="hybridMultilevel"/>
    <w:tmpl w:val="8A681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42E54"/>
    <w:multiLevelType w:val="hybridMultilevel"/>
    <w:tmpl w:val="A3D6FC66"/>
    <w:lvl w:ilvl="0" w:tplc="0415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237A51"/>
    <w:multiLevelType w:val="hybridMultilevel"/>
    <w:tmpl w:val="634E4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FD3256"/>
    <w:multiLevelType w:val="hybridMultilevel"/>
    <w:tmpl w:val="8932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86FE5"/>
    <w:multiLevelType w:val="hybridMultilevel"/>
    <w:tmpl w:val="0C3470CC"/>
    <w:lvl w:ilvl="0" w:tplc="A37C6D1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8"/>
  </w:num>
  <w:num w:numId="4" w16cid:durableId="284894371">
    <w:abstractNumId w:val="25"/>
  </w:num>
  <w:num w:numId="5" w16cid:durableId="2032221110">
    <w:abstractNumId w:val="19"/>
  </w:num>
  <w:num w:numId="6" w16cid:durableId="854541920">
    <w:abstractNumId w:val="11"/>
  </w:num>
  <w:num w:numId="7" w16cid:durableId="1518041912">
    <w:abstractNumId w:val="20"/>
  </w:num>
  <w:num w:numId="8" w16cid:durableId="143476349">
    <w:abstractNumId w:val="23"/>
  </w:num>
  <w:num w:numId="9" w16cid:durableId="1453787072">
    <w:abstractNumId w:val="5"/>
  </w:num>
  <w:num w:numId="10" w16cid:durableId="1386684500">
    <w:abstractNumId w:val="22"/>
  </w:num>
  <w:num w:numId="11" w16cid:durableId="20710755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0673467">
    <w:abstractNumId w:val="3"/>
  </w:num>
  <w:num w:numId="13" w16cid:durableId="1435906082">
    <w:abstractNumId w:val="21"/>
  </w:num>
  <w:num w:numId="14" w16cid:durableId="1718123826">
    <w:abstractNumId w:val="16"/>
  </w:num>
  <w:num w:numId="15" w16cid:durableId="11865957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76440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516160">
    <w:abstractNumId w:val="2"/>
  </w:num>
  <w:num w:numId="18" w16cid:durableId="1638560625">
    <w:abstractNumId w:val="10"/>
  </w:num>
  <w:num w:numId="19" w16cid:durableId="1722901432">
    <w:abstractNumId w:val="14"/>
  </w:num>
  <w:num w:numId="20" w16cid:durableId="823938121">
    <w:abstractNumId w:val="13"/>
  </w:num>
  <w:num w:numId="21" w16cid:durableId="437913663">
    <w:abstractNumId w:val="9"/>
  </w:num>
  <w:num w:numId="22" w16cid:durableId="1490748350">
    <w:abstractNumId w:val="15"/>
  </w:num>
  <w:num w:numId="23" w16cid:durableId="698553295">
    <w:abstractNumId w:val="17"/>
  </w:num>
  <w:num w:numId="24" w16cid:durableId="1139692356">
    <w:abstractNumId w:val="7"/>
  </w:num>
  <w:num w:numId="25" w16cid:durableId="735854722">
    <w:abstractNumId w:val="24"/>
  </w:num>
  <w:num w:numId="26" w16cid:durableId="2016104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2A21"/>
    <w:rsid w:val="00027849"/>
    <w:rsid w:val="0003752B"/>
    <w:rsid w:val="00043524"/>
    <w:rsid w:val="00047274"/>
    <w:rsid w:val="00063952"/>
    <w:rsid w:val="0007043B"/>
    <w:rsid w:val="00083405"/>
    <w:rsid w:val="00091FDC"/>
    <w:rsid w:val="000969FD"/>
    <w:rsid w:val="000C4602"/>
    <w:rsid w:val="000E54E5"/>
    <w:rsid w:val="001144CA"/>
    <w:rsid w:val="00136E14"/>
    <w:rsid w:val="00177AEF"/>
    <w:rsid w:val="001C4D40"/>
    <w:rsid w:val="00254F03"/>
    <w:rsid w:val="00255159"/>
    <w:rsid w:val="002807F0"/>
    <w:rsid w:val="00282FCB"/>
    <w:rsid w:val="002A318C"/>
    <w:rsid w:val="002C282E"/>
    <w:rsid w:val="002E5620"/>
    <w:rsid w:val="002F36E3"/>
    <w:rsid w:val="0031594C"/>
    <w:rsid w:val="003720E9"/>
    <w:rsid w:val="00386ED5"/>
    <w:rsid w:val="003A11BD"/>
    <w:rsid w:val="003B0E4D"/>
    <w:rsid w:val="003C4EA3"/>
    <w:rsid w:val="003D2DA1"/>
    <w:rsid w:val="003E29B1"/>
    <w:rsid w:val="00427745"/>
    <w:rsid w:val="00444A71"/>
    <w:rsid w:val="00460348"/>
    <w:rsid w:val="004627A5"/>
    <w:rsid w:val="0047461B"/>
    <w:rsid w:val="004E0AE3"/>
    <w:rsid w:val="00546218"/>
    <w:rsid w:val="005601F5"/>
    <w:rsid w:val="00590E4B"/>
    <w:rsid w:val="005A1B57"/>
    <w:rsid w:val="005B23E1"/>
    <w:rsid w:val="005B5D85"/>
    <w:rsid w:val="005E491F"/>
    <w:rsid w:val="005E7815"/>
    <w:rsid w:val="005F02BA"/>
    <w:rsid w:val="00653CD6"/>
    <w:rsid w:val="00674C33"/>
    <w:rsid w:val="006941B2"/>
    <w:rsid w:val="006D60D7"/>
    <w:rsid w:val="006E142D"/>
    <w:rsid w:val="00714962"/>
    <w:rsid w:val="00731B82"/>
    <w:rsid w:val="007479A5"/>
    <w:rsid w:val="007502A8"/>
    <w:rsid w:val="00754F9C"/>
    <w:rsid w:val="00777B12"/>
    <w:rsid w:val="007B23B7"/>
    <w:rsid w:val="007C1AA5"/>
    <w:rsid w:val="007C6B9F"/>
    <w:rsid w:val="0080454C"/>
    <w:rsid w:val="00822651"/>
    <w:rsid w:val="008A4D78"/>
    <w:rsid w:val="008A6127"/>
    <w:rsid w:val="008B0928"/>
    <w:rsid w:val="008B6BB1"/>
    <w:rsid w:val="008C4F2B"/>
    <w:rsid w:val="008F4112"/>
    <w:rsid w:val="00906262"/>
    <w:rsid w:val="00910663"/>
    <w:rsid w:val="009277F8"/>
    <w:rsid w:val="009504C9"/>
    <w:rsid w:val="00973874"/>
    <w:rsid w:val="009808EC"/>
    <w:rsid w:val="00990554"/>
    <w:rsid w:val="009A467E"/>
    <w:rsid w:val="009A5A9C"/>
    <w:rsid w:val="009B04CB"/>
    <w:rsid w:val="009B6104"/>
    <w:rsid w:val="009C0EA0"/>
    <w:rsid w:val="009D24D0"/>
    <w:rsid w:val="009D3CFC"/>
    <w:rsid w:val="009E53FA"/>
    <w:rsid w:val="00A3520B"/>
    <w:rsid w:val="00A4752A"/>
    <w:rsid w:val="00A817D8"/>
    <w:rsid w:val="00AB477C"/>
    <w:rsid w:val="00AB66A9"/>
    <w:rsid w:val="00AC48B2"/>
    <w:rsid w:val="00AD3B1C"/>
    <w:rsid w:val="00AD71A4"/>
    <w:rsid w:val="00AF1F8C"/>
    <w:rsid w:val="00AF6E7A"/>
    <w:rsid w:val="00B2086B"/>
    <w:rsid w:val="00B24612"/>
    <w:rsid w:val="00B61F69"/>
    <w:rsid w:val="00B937DE"/>
    <w:rsid w:val="00BC34D0"/>
    <w:rsid w:val="00BD39D8"/>
    <w:rsid w:val="00BD4F7B"/>
    <w:rsid w:val="00C24479"/>
    <w:rsid w:val="00C31522"/>
    <w:rsid w:val="00C633CD"/>
    <w:rsid w:val="00C826C0"/>
    <w:rsid w:val="00C878B9"/>
    <w:rsid w:val="00CA1FD6"/>
    <w:rsid w:val="00CB1334"/>
    <w:rsid w:val="00CC1A42"/>
    <w:rsid w:val="00CC5170"/>
    <w:rsid w:val="00CC7248"/>
    <w:rsid w:val="00CD1B31"/>
    <w:rsid w:val="00CF481C"/>
    <w:rsid w:val="00D3546E"/>
    <w:rsid w:val="00D91F56"/>
    <w:rsid w:val="00DA59FD"/>
    <w:rsid w:val="00DF37D3"/>
    <w:rsid w:val="00E01A87"/>
    <w:rsid w:val="00E350AD"/>
    <w:rsid w:val="00E37206"/>
    <w:rsid w:val="00E539C5"/>
    <w:rsid w:val="00E611EB"/>
    <w:rsid w:val="00E7357D"/>
    <w:rsid w:val="00EB79FC"/>
    <w:rsid w:val="00ED1931"/>
    <w:rsid w:val="00ED3662"/>
    <w:rsid w:val="00ED783F"/>
    <w:rsid w:val="00EE02D0"/>
    <w:rsid w:val="00EE2762"/>
    <w:rsid w:val="00EE5967"/>
    <w:rsid w:val="00EF3781"/>
    <w:rsid w:val="00F02818"/>
    <w:rsid w:val="00F05F2F"/>
    <w:rsid w:val="00F14645"/>
    <w:rsid w:val="00F376F3"/>
    <w:rsid w:val="00F57CD8"/>
    <w:rsid w:val="00F80BB6"/>
    <w:rsid w:val="00F8456E"/>
    <w:rsid w:val="00FB43C1"/>
    <w:rsid w:val="00FD71A2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aliases w:val="T_SZ_List Paragraph,L1,Numerowanie,Akapit z listą5,normalny tekst,Kolorowa lista — akcent 11,Akapit z listą BS,List Paragraph,Kolorowa lista — akcent 12,Preambuła,List Paragraph1,Lista PR,Model punktowanie,sw tekst,BulletC,lp1,CP-UC,b1"/>
    <w:basedOn w:val="Normalny"/>
    <w:link w:val="AkapitzlistZnak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paragraph" w:customStyle="1" w:styleId="v1msonormal">
    <w:name w:val="v1msonormal"/>
    <w:basedOn w:val="Normalny"/>
    <w:rsid w:val="0099055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3D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_SZ_List Paragraph Znak,L1 Znak,Numerowanie Znak,Akapit z listą5 Znak,normalny tekst Znak,Kolorowa lista — akcent 11 Znak,Akapit z listą BS Znak,List Paragraph Znak,Kolorowa lista — akcent 12 Znak,Preambuła Znak,List Paragraph1 Znak"/>
    <w:link w:val="Akapitzlist"/>
    <w:uiPriority w:val="34"/>
    <w:qFormat/>
    <w:locked/>
    <w:rsid w:val="00F14645"/>
    <w:rPr>
      <w:rFonts w:ascii="Apolonia" w:hAnsi="Apolonia" w:cs="Apolon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7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3</cp:revision>
  <cp:lastPrinted>2026-02-20T11:57:00Z</cp:lastPrinted>
  <dcterms:created xsi:type="dcterms:W3CDTF">2026-02-20T10:30:00Z</dcterms:created>
  <dcterms:modified xsi:type="dcterms:W3CDTF">2026-02-20T11:57:00Z</dcterms:modified>
</cp:coreProperties>
</file>